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Kingston upon Hull West and Haltemprice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Kingston upon Hull West and Haltemprice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Kingston upon Hull West and Haltemprice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Kingston upon Hull West and Haltemprice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Kingston upon Hull West and Haltemprice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Kingston upon Hull West and Haltemprice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Kingston upon Hull West and Haltemprice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Kingston upon Hull West and Haltemprice is estimated to be </w:t>
      </w:r>
      <w:r w:rsidRPr="00773DF7">
        <w:rPr>
          <w:rFonts w:ascii="Libre Franklin Light" w:eastAsia="Times New Roman" w:hAnsi="Libre Franklin Light" w:cs="Calibri Light"/>
          <w:b/>
          <w:bCs/>
          <w:color w:val="C45911" w:themeColor="accent2" w:themeShade="BF"/>
        </w:rPr>
        <w:t xml:space="preserve">£2,550,377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 West and Haltemprice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 West and Haltemprice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 West and Haltemprice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Kingston upon Hull West and Haltemprice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ton upon Hull West and Haltempric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Kingston upon Hull West and Haltemprice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ton upon Hull West and Haltempric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Kingston upon Hull West and Haltemprice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 West and Haltemprice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ton upon Hull West and Haltempric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 West and Haltemprice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Kingston upon Hull West and Haltemprice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 West and Haltemprice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Kingston upon Hull West and Haltemprice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Kingston upon Hull West and Haltemprice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Kingston upon Hull West and Haltemprice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£2,550,377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Kingston upon Hull West and Haltemprice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£41,541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£859,101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£61,543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£17,309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£31,733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£1,539,150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£2,550,377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Kingston upon Hull West and Haltemprice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Kingston upon Hull West and Haltemprice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West and Haltemprice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West and Haltemprice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West and Haltemprice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West and Haltemprice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Kingston upon Hull West and Haltemprice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Kingston upon Hull West and Haltemprice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 West and Haltemprice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 West and Haltemprice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Kingston upon Hull West and Haltemprice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Kingston upon Hull West and Haltemprice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33D2720-2BC7-420B-B58B-ADE07A440D8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